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60A04" w14:textId="77777777" w:rsidR="006E3DD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6DAF082" w14:textId="77777777" w:rsidR="006E3DD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494F6B" w14:textId="77777777" w:rsidR="006E3DD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88B72" w14:textId="77777777" w:rsidR="006E3DD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York Castle into lands</w:t>
      </w:r>
    </w:p>
    <w:p w14:paraId="5E8A6A81" w14:textId="77777777" w:rsidR="006E3DD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Brian Thornhill(q.v.).</w:t>
      </w:r>
    </w:p>
    <w:p w14:paraId="7F24CBBF" w14:textId="77777777" w:rsidR="006E3DD7" w:rsidRDefault="006E3DD7" w:rsidP="006E3DD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A96C60" w14:textId="77777777" w:rsidR="006E3DD7" w:rsidRDefault="006E3DD7" w:rsidP="006E3DD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p.15)</w:t>
      </w:r>
    </w:p>
    <w:p w14:paraId="1BAF80CF" w14:textId="77777777" w:rsidR="006E3DD7" w:rsidRDefault="006E3DD7" w:rsidP="006E3DD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6ED4830" w14:textId="77777777" w:rsidR="006E3DD7" w:rsidRDefault="006E3DD7" w:rsidP="006E3DD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F71BC0" w14:textId="77777777" w:rsidR="006E3DD7" w:rsidRPr="00AC7C87" w:rsidRDefault="006E3DD7" w:rsidP="006E3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August 2021</w:t>
      </w:r>
    </w:p>
    <w:p w14:paraId="1C2B95F2" w14:textId="6DF06512" w:rsidR="00BA00AB" w:rsidRPr="006E3DD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E3D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DB46" w14:textId="77777777" w:rsidR="006E3DD7" w:rsidRDefault="006E3DD7" w:rsidP="009139A6">
      <w:r>
        <w:separator/>
      </w:r>
    </w:p>
  </w:endnote>
  <w:endnote w:type="continuationSeparator" w:id="0">
    <w:p w14:paraId="7A00DF24" w14:textId="77777777" w:rsidR="006E3DD7" w:rsidRDefault="006E3D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47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60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48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322A" w14:textId="77777777" w:rsidR="006E3DD7" w:rsidRDefault="006E3DD7" w:rsidP="009139A6">
      <w:r>
        <w:separator/>
      </w:r>
    </w:p>
  </w:footnote>
  <w:footnote w:type="continuationSeparator" w:id="0">
    <w:p w14:paraId="7467D1C6" w14:textId="77777777" w:rsidR="006E3DD7" w:rsidRDefault="006E3D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B45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D2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1D5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D7"/>
    <w:rsid w:val="000666E0"/>
    <w:rsid w:val="002510B7"/>
    <w:rsid w:val="005C130B"/>
    <w:rsid w:val="006E3DD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1254D"/>
  <w15:chartTrackingRefBased/>
  <w15:docId w15:val="{D6258DDD-28EA-465C-8A5B-865E04F0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2021-08-29T13:13:00Z</dcterms:created>
  <dcterms:modified xsi:type="dcterms:W3CDTF">2021-08-29T13:14:00Z</dcterms:modified>
</cp:coreProperties>
</file>